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A3F3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03A3F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3F3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3F33" w14:textId="7241FC0B" w:rsidR="00C44B8B" w:rsidRPr="0052681C" w:rsidRDefault="00E87CA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7CAC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003A3F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3F3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3F36" w14:textId="4BBD9A7B" w:rsidR="00C44B8B" w:rsidRPr="0052681C" w:rsidRDefault="00591D0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91D02">
              <w:rPr>
                <w:b/>
                <w:sz w:val="26"/>
                <w:szCs w:val="26"/>
                <w:lang w:val="en-US"/>
              </w:rPr>
              <w:t>2069206</w:t>
            </w:r>
          </w:p>
        </w:tc>
      </w:tr>
    </w:tbl>
    <w:p w14:paraId="003A3F3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03A3F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03A3F3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03A3F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03A3F3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03A3F3D" w14:textId="77777777" w:rsidR="00C44B8B" w:rsidRPr="0052681C" w:rsidRDefault="00C44B8B" w:rsidP="00C44B8B"/>
    <w:p w14:paraId="003A3F3E" w14:textId="77777777" w:rsidR="00C44B8B" w:rsidRPr="0052681C" w:rsidRDefault="00C44B8B" w:rsidP="00C44B8B"/>
    <w:p w14:paraId="003A3F3F" w14:textId="77777777" w:rsidR="00C44B8B" w:rsidRPr="0052681C" w:rsidRDefault="00C44B8B" w:rsidP="00C44B8B"/>
    <w:p w14:paraId="003A3F4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03A3F4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03A3F42" w14:textId="2436620E" w:rsidR="00612811" w:rsidRPr="00D01C45" w:rsidRDefault="0018304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E5E3F" w:rsidRPr="006E5E3F">
        <w:rPr>
          <w:b/>
          <w:sz w:val="26"/>
          <w:szCs w:val="26"/>
        </w:rPr>
        <w:t>Зажим ответвительный ОА-150-1</w:t>
      </w:r>
      <w:r>
        <w:rPr>
          <w:b/>
          <w:sz w:val="26"/>
          <w:szCs w:val="26"/>
        </w:rPr>
        <w:t>)</w:t>
      </w:r>
      <w:r w:rsidR="005A3D1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01C45">
        <w:rPr>
          <w:b/>
          <w:sz w:val="26"/>
          <w:szCs w:val="26"/>
        </w:rPr>
        <w:t xml:space="preserve"> </w:t>
      </w:r>
      <w:r w:rsidR="00AA670B" w:rsidRPr="005A3D1A">
        <w:rPr>
          <w:b/>
          <w:sz w:val="26"/>
          <w:szCs w:val="26"/>
          <w:u w:val="single"/>
        </w:rPr>
        <w:t>202</w:t>
      </w:r>
      <w:r w:rsidR="00AA670B" w:rsidRPr="005A3D1A">
        <w:rPr>
          <w:b/>
          <w:sz w:val="26"/>
          <w:szCs w:val="26"/>
          <w:u w:val="single"/>
          <w:lang w:val="en-US"/>
        </w:rPr>
        <w:t>A</w:t>
      </w:r>
    </w:p>
    <w:p w14:paraId="003A3F4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03A3F4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03A3F45" w14:textId="77777777" w:rsidR="00C04991" w:rsidRPr="00D01C45" w:rsidRDefault="00641E44" w:rsidP="00EF38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D01C45">
        <w:rPr>
          <w:sz w:val="24"/>
          <w:szCs w:val="24"/>
        </w:rPr>
        <w:t xml:space="preserve">Технические требования, характеристики </w:t>
      </w:r>
      <w:r w:rsidR="00770408" w:rsidRPr="00D01C45">
        <w:rPr>
          <w:sz w:val="24"/>
          <w:szCs w:val="24"/>
        </w:rPr>
        <w:t>линейной арматуры и гасителей вибрации</w:t>
      </w:r>
      <w:r w:rsidR="00D01C45">
        <w:rPr>
          <w:sz w:val="24"/>
          <w:szCs w:val="24"/>
        </w:rPr>
        <w:t xml:space="preserve"> </w:t>
      </w:r>
      <w:r w:rsidR="004F4E9E" w:rsidRPr="00D01C45">
        <w:rPr>
          <w:sz w:val="24"/>
          <w:szCs w:val="24"/>
        </w:rPr>
        <w:t xml:space="preserve">должны соответствовать параметрам </w:t>
      </w:r>
      <w:r w:rsidR="00C04991" w:rsidRPr="00D01C45">
        <w:rPr>
          <w:sz w:val="24"/>
          <w:szCs w:val="24"/>
        </w:rPr>
        <w:t>ТУ 34 13.10703-91 «Зажимы ответвительные прессуемые».</w:t>
      </w:r>
    </w:p>
    <w:p w14:paraId="003A3F46" w14:textId="77777777" w:rsidR="00556DDB" w:rsidRDefault="00556DDB" w:rsidP="00556DDB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b/>
          <w:sz w:val="24"/>
          <w:szCs w:val="24"/>
          <w:u w:val="single"/>
        </w:rPr>
      </w:pPr>
    </w:p>
    <w:p w14:paraId="388BB4EA" w14:textId="77777777" w:rsidR="00EB1EEA" w:rsidRDefault="00EB1EEA" w:rsidP="00EB1E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4820"/>
        <w:rPr>
          <w:sz w:val="24"/>
          <w:szCs w:val="24"/>
        </w:rPr>
      </w:pPr>
    </w:p>
    <w:p w14:paraId="0F9538AD" w14:textId="34E10C4B" w:rsidR="00EB1EEA" w:rsidRPr="00EB1EEA" w:rsidRDefault="005A19B0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noProof/>
        </w:rPr>
        <w:pict w14:anchorId="25206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alt="Зажим ОА- 35-1" style="position:absolute;left:0;text-align:left;margin-left:0;margin-top:5pt;width:225pt;height:261.75pt;z-index:1;visibility:visible;mso-wrap-style:square;mso-position-horizontal:left;mso-position-horizontal-relative:text;mso-position-vertical-relative:text">
            <v:imagedata r:id="rId12" o:title="Зажим ОА- 35-1"/>
            <w10:wrap type="square" side="right"/>
          </v:shape>
        </w:pict>
      </w:r>
      <w:r w:rsidR="00EB1EEA" w:rsidRPr="00EB1EEA">
        <w:rPr>
          <w:sz w:val="24"/>
          <w:szCs w:val="24"/>
        </w:rPr>
        <w:t xml:space="preserve">Марка: </w:t>
      </w:r>
      <w:r w:rsidR="00EB1EEA" w:rsidRPr="00EB1EEA">
        <w:rPr>
          <w:sz w:val="24"/>
          <w:szCs w:val="24"/>
        </w:rPr>
        <w:tab/>
      </w:r>
      <w:r w:rsidR="008445D9" w:rsidRPr="008445D9">
        <w:rPr>
          <w:sz w:val="24"/>
          <w:szCs w:val="24"/>
        </w:rPr>
        <w:t>ОА-150-1</w:t>
      </w:r>
    </w:p>
    <w:p w14:paraId="6AAC0B21" w14:textId="1012A908" w:rsidR="00EB1EEA" w:rsidRPr="00EB1EEA" w:rsidRDefault="002E64B2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Диаметр провода, мм: </w:t>
      </w:r>
      <w:r w:rsidR="008445D9" w:rsidRPr="008445D9">
        <w:rPr>
          <w:sz w:val="24"/>
          <w:szCs w:val="24"/>
        </w:rPr>
        <w:t>16,8-17,5</w:t>
      </w:r>
    </w:p>
    <w:p w14:paraId="6533D95D" w14:textId="49EFFA0C" w:rsidR="00EB1EEA" w:rsidRPr="00EB1EEA" w:rsidRDefault="002E64B2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Размер D, мм: </w:t>
      </w:r>
      <w:r w:rsidR="008445D9">
        <w:rPr>
          <w:sz w:val="24"/>
          <w:szCs w:val="24"/>
        </w:rPr>
        <w:t>28</w:t>
      </w:r>
    </w:p>
    <w:p w14:paraId="11269F9A" w14:textId="6952B6E0" w:rsidR="00EB1EEA" w:rsidRPr="00EB1EEA" w:rsidRDefault="008445D9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Размер I, мм: </w:t>
      </w:r>
      <w:r>
        <w:rPr>
          <w:sz w:val="24"/>
          <w:szCs w:val="24"/>
        </w:rPr>
        <w:tab/>
        <w:t>8</w:t>
      </w:r>
      <w:r w:rsidR="00EB1EEA" w:rsidRPr="00EB1EEA">
        <w:rPr>
          <w:sz w:val="24"/>
          <w:szCs w:val="24"/>
        </w:rPr>
        <w:t>0</w:t>
      </w:r>
    </w:p>
    <w:p w14:paraId="11C5901E" w14:textId="2DEDECBD" w:rsidR="00EB1EEA" w:rsidRPr="00EB1EEA" w:rsidRDefault="002E64B2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Размер L, мм: </w:t>
      </w:r>
      <w:r w:rsidR="008445D9">
        <w:rPr>
          <w:sz w:val="24"/>
          <w:szCs w:val="24"/>
        </w:rPr>
        <w:t>133</w:t>
      </w:r>
    </w:p>
    <w:p w14:paraId="63369913" w14:textId="23D6AE72" w:rsidR="00EB1EEA" w:rsidRPr="00EB1EEA" w:rsidRDefault="00EB1EEA" w:rsidP="00AF33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B1EEA">
        <w:rPr>
          <w:sz w:val="24"/>
          <w:szCs w:val="24"/>
        </w:rPr>
        <w:t xml:space="preserve">Матрица опрессовочная: </w:t>
      </w:r>
      <w:r w:rsidRPr="00EB1EEA">
        <w:rPr>
          <w:sz w:val="24"/>
          <w:szCs w:val="24"/>
        </w:rPr>
        <w:tab/>
      </w:r>
      <w:r w:rsidR="008445D9" w:rsidRPr="008445D9">
        <w:rPr>
          <w:sz w:val="24"/>
          <w:szCs w:val="24"/>
        </w:rPr>
        <w:t>МШ-23,4</w:t>
      </w:r>
    </w:p>
    <w:p w14:paraId="003A3F47" w14:textId="00AACFA9" w:rsidR="00556DDB" w:rsidRPr="00556DDB" w:rsidRDefault="00EB1EEA" w:rsidP="00EB1E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B1EEA">
        <w:rPr>
          <w:sz w:val="24"/>
          <w:szCs w:val="24"/>
        </w:rPr>
        <w:t xml:space="preserve">Масса, кг: </w:t>
      </w:r>
      <w:r w:rsidRPr="00EB1EEA">
        <w:rPr>
          <w:sz w:val="24"/>
          <w:szCs w:val="24"/>
        </w:rPr>
        <w:tab/>
      </w:r>
      <w:r w:rsidR="008445D9" w:rsidRPr="008445D9">
        <w:rPr>
          <w:sz w:val="24"/>
          <w:szCs w:val="24"/>
        </w:rPr>
        <w:t>0,23</w:t>
      </w:r>
      <w:bookmarkStart w:id="0" w:name="_GoBack"/>
      <w:bookmarkEnd w:id="0"/>
      <w:r w:rsidR="008445D9" w:rsidRPr="008445D9">
        <w:rPr>
          <w:sz w:val="24"/>
          <w:szCs w:val="24"/>
        </w:rPr>
        <w:t>0</w:t>
      </w:r>
      <w:r>
        <w:rPr>
          <w:sz w:val="24"/>
          <w:szCs w:val="24"/>
        </w:rPr>
        <w:br w:type="textWrapping" w:clear="all"/>
      </w:r>
    </w:p>
    <w:p w14:paraId="003A3F48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3A3F4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03A3F4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03A3F4B" w14:textId="77777777" w:rsidR="0042081D" w:rsidRPr="0052681C" w:rsidRDefault="0042081D" w:rsidP="00420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03A3F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3A3F4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3A3F4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03A3F4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3A3F5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03A3F5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03A3F52" w14:textId="289C059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C162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03A3F53" w14:textId="2F50BAE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07D0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03A3F5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8304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03A3F55" w14:textId="77777777" w:rsidR="00DE0C6D" w:rsidRPr="0052681C" w:rsidRDefault="00843900" w:rsidP="00D914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03A3F5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03A3F57" w14:textId="77777777" w:rsidR="0052681C" w:rsidRPr="00C04991" w:rsidRDefault="00454C3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>ТУ 34 13.10703-91</w:t>
      </w:r>
      <w:r w:rsidR="00C04991" w:rsidRPr="00C04991">
        <w:rPr>
          <w:sz w:val="24"/>
          <w:szCs w:val="24"/>
          <w:lang w:val="en-US"/>
        </w:rPr>
        <w:t xml:space="preserve"> </w:t>
      </w:r>
      <w:r w:rsidR="00C04991" w:rsidRPr="00C04991">
        <w:rPr>
          <w:sz w:val="24"/>
          <w:szCs w:val="24"/>
        </w:rPr>
        <w:t>«Зажимы ответвительные прессуемые»</w:t>
      </w:r>
      <w:r w:rsidR="00FF5BD7">
        <w:rPr>
          <w:sz w:val="24"/>
          <w:szCs w:val="24"/>
        </w:rPr>
        <w:t>;</w:t>
      </w:r>
    </w:p>
    <w:p w14:paraId="003A3F5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03A3F5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03A3F5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3A3F5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03A3F5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03A3F5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03A3F5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03A3F5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03A3F6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F5BD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03A3F6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3A3F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03A3F6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F5BD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3A3F6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3A3F6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03A3F6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03A3F6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3A3F6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03A3F6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03A3F6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03A3F6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03A3F6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03A3F6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03A3F6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03A3F6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03A3F7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03A3F7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03A3F7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03A3F7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03A3F7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3A3F75" w14:textId="77777777" w:rsidR="001D6900" w:rsidRPr="0052681C" w:rsidRDefault="001D6900" w:rsidP="00451C4D">
      <w:pPr>
        <w:rPr>
          <w:sz w:val="26"/>
          <w:szCs w:val="26"/>
        </w:rPr>
      </w:pPr>
    </w:p>
    <w:p w14:paraId="003A3F76" w14:textId="77777777" w:rsidR="004A2665" w:rsidRPr="0052681C" w:rsidRDefault="004A2665" w:rsidP="00451C4D">
      <w:pPr>
        <w:rPr>
          <w:sz w:val="26"/>
          <w:szCs w:val="26"/>
        </w:rPr>
      </w:pPr>
    </w:p>
    <w:p w14:paraId="003A3F77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03A3F7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03A3F7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F2401" w14:textId="77777777" w:rsidR="005A19B0" w:rsidRDefault="005A19B0">
      <w:r>
        <w:separator/>
      </w:r>
    </w:p>
  </w:endnote>
  <w:endnote w:type="continuationSeparator" w:id="0">
    <w:p w14:paraId="42ABE9EE" w14:textId="77777777" w:rsidR="005A19B0" w:rsidRDefault="005A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0D705" w14:textId="77777777" w:rsidR="005A19B0" w:rsidRDefault="005A19B0">
      <w:r>
        <w:separator/>
      </w:r>
    </w:p>
  </w:footnote>
  <w:footnote w:type="continuationSeparator" w:id="0">
    <w:p w14:paraId="5D223502" w14:textId="77777777" w:rsidR="005A19B0" w:rsidRDefault="005A1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A3F80" w14:textId="77777777" w:rsidR="00AD7048" w:rsidRDefault="009842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3A3F8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C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B77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047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415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A82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B2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4F16"/>
    <w:rsid w:val="003B57E2"/>
    <w:rsid w:val="003B590B"/>
    <w:rsid w:val="003B6EDD"/>
    <w:rsid w:val="003B7589"/>
    <w:rsid w:val="003C05B4"/>
    <w:rsid w:val="003C0AFD"/>
    <w:rsid w:val="003C1592"/>
    <w:rsid w:val="003C1625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81D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C38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44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6DD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DD5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D02"/>
    <w:rsid w:val="005925C1"/>
    <w:rsid w:val="00592891"/>
    <w:rsid w:val="00594C53"/>
    <w:rsid w:val="00595561"/>
    <w:rsid w:val="005961A6"/>
    <w:rsid w:val="0059669F"/>
    <w:rsid w:val="00597CC7"/>
    <w:rsid w:val="00597EE1"/>
    <w:rsid w:val="005A19B0"/>
    <w:rsid w:val="005A1E05"/>
    <w:rsid w:val="005A2527"/>
    <w:rsid w:val="005A29B8"/>
    <w:rsid w:val="005A38CB"/>
    <w:rsid w:val="005A3D1A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0979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B30"/>
    <w:rsid w:val="006E1458"/>
    <w:rsid w:val="006E14EB"/>
    <w:rsid w:val="006E4D7C"/>
    <w:rsid w:val="006E56BF"/>
    <w:rsid w:val="006E5E3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696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D7E75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BB4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5D9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3A5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23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287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688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3BE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515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991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05B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C45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D05"/>
    <w:rsid w:val="00D10A65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4D6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AC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EE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85A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FC4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BD7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  <w14:docId w14:val="003A3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0B05-C904-4DE1-87CA-3F1A4EF86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4A326-90FE-4E61-BC29-755FF5DE83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8FE7C5B-3F6E-4441-939F-024AF8AB7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13B60-C8A9-4FFB-8C81-371E26E5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Пичугин Дмитрий Александрович</cp:lastModifiedBy>
  <cp:revision>31</cp:revision>
  <cp:lastPrinted>2010-09-30T13:29:00Z</cp:lastPrinted>
  <dcterms:created xsi:type="dcterms:W3CDTF">2015-04-08T07:36:00Z</dcterms:created>
  <dcterms:modified xsi:type="dcterms:W3CDTF">2017-09-25T07:36:00Z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